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16BC5" w14:textId="77777777" w:rsidR="00CD32C8" w:rsidRDefault="00CD32C8" w:rsidP="00CD32C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BURLEY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38502B4D" w14:textId="77777777" w:rsidR="00CD32C8" w:rsidRDefault="00CD32C8" w:rsidP="00CD32C8">
      <w:pPr>
        <w:pStyle w:val="NoSpacing"/>
        <w:rPr>
          <w:rFonts w:eastAsia="Times New Roman" w:cs="Times New Roman"/>
          <w:szCs w:val="24"/>
        </w:rPr>
      </w:pPr>
    </w:p>
    <w:p w14:paraId="7699EE6E" w14:textId="77777777" w:rsidR="00CD32C8" w:rsidRDefault="00CD32C8" w:rsidP="00CD32C8">
      <w:pPr>
        <w:pStyle w:val="NoSpacing"/>
        <w:rPr>
          <w:rFonts w:eastAsia="Times New Roman" w:cs="Times New Roman"/>
          <w:szCs w:val="24"/>
        </w:rPr>
      </w:pPr>
    </w:p>
    <w:p w14:paraId="0A5CDA6A" w14:textId="77777777" w:rsidR="00CD32C8" w:rsidRDefault="00CD32C8" w:rsidP="00CD32C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8 Jul.1484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melius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inquirendo</w:t>
      </w:r>
      <w:proofErr w:type="spellEnd"/>
      <w:r>
        <w:rPr>
          <w:rFonts w:eastAsia="Times New Roman" w:cs="Times New Roman"/>
          <w:szCs w:val="24"/>
        </w:rPr>
        <w:t xml:space="preserve"> held in Sherfield on</w:t>
      </w:r>
    </w:p>
    <w:p w14:paraId="2733D014" w14:textId="77777777" w:rsidR="00CD32C8" w:rsidRDefault="00CD32C8" w:rsidP="00CD32C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Loddon, Hampshire, into lands of Margery </w:t>
      </w:r>
      <w:proofErr w:type="spellStart"/>
      <w:r>
        <w:rPr>
          <w:rFonts w:eastAsia="Times New Roman" w:cs="Times New Roman"/>
          <w:szCs w:val="24"/>
        </w:rPr>
        <w:t>Warbilton</w:t>
      </w:r>
      <w:proofErr w:type="spellEnd"/>
      <w:r>
        <w:rPr>
          <w:rFonts w:eastAsia="Times New Roman" w:cs="Times New Roman"/>
          <w:szCs w:val="24"/>
        </w:rPr>
        <w:t xml:space="preserve"> (née </w:t>
      </w:r>
      <w:proofErr w:type="gramStart"/>
      <w:r>
        <w:rPr>
          <w:rFonts w:eastAsia="Times New Roman" w:cs="Times New Roman"/>
          <w:szCs w:val="24"/>
        </w:rPr>
        <w:t>Hannys)(</w:t>
      </w:r>
      <w:proofErr w:type="gramEnd"/>
      <w:r>
        <w:rPr>
          <w:rFonts w:eastAsia="Times New Roman" w:cs="Times New Roman"/>
          <w:szCs w:val="24"/>
        </w:rPr>
        <w:t>q.v.).</w:t>
      </w:r>
    </w:p>
    <w:p w14:paraId="09C25241" w14:textId="77777777" w:rsidR="00CD32C8" w:rsidRDefault="00CD32C8" w:rsidP="00CD32C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EDA49EC" w14:textId="77777777" w:rsidR="00CD32C8" w:rsidRDefault="00CD32C8" w:rsidP="00CD32C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pp.131-2)</w:t>
      </w:r>
    </w:p>
    <w:p w14:paraId="1752D96C" w14:textId="77777777" w:rsidR="00CD32C8" w:rsidRDefault="00CD32C8" w:rsidP="00CD32C8">
      <w:pPr>
        <w:pStyle w:val="NoSpacing"/>
        <w:rPr>
          <w:rFonts w:eastAsia="Times New Roman" w:cs="Times New Roman"/>
          <w:szCs w:val="24"/>
        </w:rPr>
      </w:pPr>
    </w:p>
    <w:p w14:paraId="606BD348" w14:textId="77777777" w:rsidR="00CD32C8" w:rsidRDefault="00CD32C8" w:rsidP="00CD32C8">
      <w:pPr>
        <w:pStyle w:val="NoSpacing"/>
        <w:rPr>
          <w:rFonts w:eastAsia="Times New Roman" w:cs="Times New Roman"/>
          <w:szCs w:val="24"/>
        </w:rPr>
      </w:pPr>
    </w:p>
    <w:p w14:paraId="23956333" w14:textId="77777777" w:rsidR="00CD32C8" w:rsidRDefault="00CD32C8" w:rsidP="00CD32C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8 October 2023</w:t>
      </w:r>
    </w:p>
    <w:p w14:paraId="0255F24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F6305" w14:textId="77777777" w:rsidR="00CD32C8" w:rsidRDefault="00CD32C8" w:rsidP="009139A6">
      <w:r>
        <w:separator/>
      </w:r>
    </w:p>
  </w:endnote>
  <w:endnote w:type="continuationSeparator" w:id="0">
    <w:p w14:paraId="4025A4BF" w14:textId="77777777" w:rsidR="00CD32C8" w:rsidRDefault="00CD32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136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17A3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AE8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B99A8" w14:textId="77777777" w:rsidR="00CD32C8" w:rsidRDefault="00CD32C8" w:rsidP="009139A6">
      <w:r>
        <w:separator/>
      </w:r>
    </w:p>
  </w:footnote>
  <w:footnote w:type="continuationSeparator" w:id="0">
    <w:p w14:paraId="558386A3" w14:textId="77777777" w:rsidR="00CD32C8" w:rsidRDefault="00CD32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D6E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040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15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2C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D32C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3E32F"/>
  <w15:chartTrackingRefBased/>
  <w15:docId w15:val="{FA306AB1-B1F6-4414-AB20-50AEF5D7C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2023-10-08T20:28:00Z</dcterms:created>
  <dcterms:modified xsi:type="dcterms:W3CDTF">2023-10-08T20:28:00Z</dcterms:modified>
</cp:coreProperties>
</file>